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D33E2" w14:textId="77777777" w:rsidR="00E26BEE" w:rsidRDefault="00E26BEE" w:rsidP="00E26BEE">
      <w:pPr>
        <w:jc w:val="both"/>
        <w:rPr>
          <w:rFonts w:ascii="Tahoma" w:eastAsiaTheme="minorEastAsia" w:hAnsi="Tahoma" w:cs="Tahoma"/>
        </w:rPr>
      </w:pPr>
    </w:p>
    <w:p w14:paraId="521C2CCF" w14:textId="77777777" w:rsidR="00E26BEE" w:rsidRDefault="00E26BEE" w:rsidP="00E26BEE">
      <w:pPr>
        <w:jc w:val="both"/>
        <w:rPr>
          <w:rFonts w:ascii="Tahoma" w:eastAsiaTheme="minorEastAsia" w:hAnsi="Tahoma" w:cs="Tahoma"/>
        </w:rPr>
      </w:pPr>
    </w:p>
    <w:p w14:paraId="1DEFD486" w14:textId="77777777" w:rsidR="00E26BEE" w:rsidRDefault="00E26BEE" w:rsidP="00E26BEE">
      <w:pPr>
        <w:jc w:val="both"/>
        <w:rPr>
          <w:rFonts w:ascii="Tahoma" w:eastAsiaTheme="minorEastAsia" w:hAnsi="Tahoma" w:cs="Tahoma"/>
        </w:rPr>
      </w:pPr>
    </w:p>
    <w:p w14:paraId="14B8CB8F" w14:textId="77777777" w:rsidR="00E26BEE" w:rsidRDefault="00E26BEE" w:rsidP="00E26BEE">
      <w:pPr>
        <w:jc w:val="both"/>
        <w:rPr>
          <w:rFonts w:eastAsiaTheme="minorEastAsia"/>
        </w:rPr>
      </w:pPr>
    </w:p>
    <w:p w14:paraId="1065ED3E" w14:textId="77777777" w:rsidR="00E26BEE" w:rsidRDefault="00E26BEE" w:rsidP="00E26BEE">
      <w:pPr>
        <w:jc w:val="both"/>
        <w:rPr>
          <w:rFonts w:eastAsiaTheme="minorEastAsia"/>
        </w:rPr>
      </w:pPr>
    </w:p>
    <w:p w14:paraId="314B1128" w14:textId="77777777" w:rsidR="00452B66" w:rsidRPr="00111577" w:rsidRDefault="00452B66" w:rsidP="00452B66">
      <w:pPr>
        <w:pStyle w:val="PODNASLOV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11577">
        <w:rPr>
          <w:rFonts w:ascii="Arial" w:hAnsi="Arial" w:cs="Arial"/>
          <w:color w:val="auto"/>
          <w:sz w:val="22"/>
          <w:szCs w:val="22"/>
        </w:rPr>
        <w:t>PODATKI O VSEH PODIZVAJALCIH</w:t>
      </w:r>
    </w:p>
    <w:p w14:paraId="27DDF6C3" w14:textId="77777777" w:rsidR="00452B66" w:rsidRPr="00111577" w:rsidRDefault="00452B66" w:rsidP="00452B66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</w:pPr>
      <w:r w:rsidRPr="00111577">
        <w:rPr>
          <w:rFonts w:ascii="Arial" w:hAnsi="Arial" w:cs="Arial"/>
          <w:b w:val="0"/>
          <w:color w:val="auto"/>
          <w:sz w:val="22"/>
          <w:szCs w:val="22"/>
          <w:u w:val="none"/>
        </w:rPr>
        <w:t>V</w:t>
      </w:r>
      <w:r w:rsidRPr="00111577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 primeru več podizvajalcev kandidat obrazec ali tabelo kopira</w:t>
      </w:r>
      <w:r w:rsidRPr="00111577">
        <w:rPr>
          <w:rFonts w:ascii="Arial" w:hAnsi="Arial" w:cs="Arial"/>
          <w:b w:val="0"/>
          <w:color w:val="auto"/>
          <w:sz w:val="22"/>
          <w:szCs w:val="22"/>
          <w:u w:val="none"/>
        </w:rPr>
        <w:t>.</w:t>
      </w:r>
      <w:r w:rsidRPr="00111577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 </w:t>
      </w:r>
    </w:p>
    <w:p w14:paraId="09505868" w14:textId="77777777" w:rsidR="00452B66" w:rsidRPr="00111577" w:rsidRDefault="00452B66" w:rsidP="00452B66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</w:pPr>
    </w:p>
    <w:p w14:paraId="6A5C3EC8" w14:textId="77777777" w:rsidR="00452B66" w:rsidRPr="00111577" w:rsidRDefault="00452B66" w:rsidP="00452B66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olor w:val="auto"/>
          <w:sz w:val="22"/>
          <w:szCs w:val="22"/>
          <w:u w:val="none"/>
        </w:rPr>
      </w:pPr>
      <w:r w:rsidRPr="00111577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Z oddajo tega obrazca kandidat izjavlja in potrjuje, da sprejema splošne zahteve </w:t>
      </w:r>
      <w:proofErr w:type="spellStart"/>
      <w:r w:rsidRPr="00111577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>koncedenta</w:t>
      </w:r>
      <w:proofErr w:type="spellEnd"/>
      <w:r w:rsidRPr="00111577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 za predložitev ponudbe s podizvajalci, kot so navedeni v dokumentaciji v zvezi z oddajo javnega naročila.</w:t>
      </w:r>
    </w:p>
    <w:p w14:paraId="6FE176EA" w14:textId="77777777" w:rsidR="00452B66" w:rsidRPr="00111577" w:rsidRDefault="00452B66" w:rsidP="00452B66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379BDD4E" w14:textId="77777777" w:rsidR="00452B66" w:rsidRPr="00111577" w:rsidRDefault="00452B66" w:rsidP="00452B66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7185BB32" w14:textId="77777777" w:rsidR="00452B66" w:rsidRPr="00111577" w:rsidRDefault="00452B66" w:rsidP="00452B66">
      <w:pPr>
        <w:pStyle w:val="PODNASLOV"/>
        <w:numPr>
          <w:ilvl w:val="0"/>
          <w:numId w:val="10"/>
        </w:numPr>
        <w:ind w:left="426" w:hanging="426"/>
        <w:jc w:val="both"/>
        <w:rPr>
          <w:rFonts w:ascii="Arial" w:eastAsia="MS ??" w:hAnsi="Arial" w:cs="Arial"/>
          <w:b w:val="0"/>
          <w:color w:val="auto"/>
          <w:sz w:val="22"/>
          <w:szCs w:val="22"/>
          <w:u w:val="none"/>
        </w:rPr>
      </w:pPr>
      <w:r w:rsidRPr="00111577">
        <w:rPr>
          <w:rFonts w:ascii="Arial" w:eastAsia="MS ??" w:hAnsi="Arial" w:cs="Arial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111577" w:rsidRPr="00111577" w14:paraId="257E0256" w14:textId="77777777" w:rsidTr="00F64D17">
        <w:tc>
          <w:tcPr>
            <w:tcW w:w="2801" w:type="dxa"/>
            <w:vAlign w:val="center"/>
          </w:tcPr>
          <w:p w14:paraId="326B6068" w14:textId="77777777" w:rsidR="00452B66" w:rsidRPr="00111577" w:rsidRDefault="00452B66" w:rsidP="00F64D17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11577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5C5E3758" w14:textId="77777777" w:rsidR="00452B66" w:rsidRPr="00111577" w:rsidRDefault="00452B66" w:rsidP="00F64D17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11577" w:rsidRPr="00111577" w14:paraId="432BB4F4" w14:textId="77777777" w:rsidTr="00F64D17">
        <w:tc>
          <w:tcPr>
            <w:tcW w:w="2801" w:type="dxa"/>
            <w:vAlign w:val="center"/>
          </w:tcPr>
          <w:p w14:paraId="6E2C6F23" w14:textId="77777777" w:rsidR="00452B66" w:rsidRPr="00111577" w:rsidRDefault="00452B66" w:rsidP="00F64D17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11577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39B08003" w14:textId="77777777" w:rsidR="00452B66" w:rsidRPr="00111577" w:rsidRDefault="00452B66" w:rsidP="00F64D17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11577" w:rsidRPr="00111577" w14:paraId="4EE7EB70" w14:textId="77777777" w:rsidTr="00F64D17">
        <w:tc>
          <w:tcPr>
            <w:tcW w:w="2801" w:type="dxa"/>
            <w:vAlign w:val="center"/>
          </w:tcPr>
          <w:p w14:paraId="7EC9C183" w14:textId="77777777" w:rsidR="00452B66" w:rsidRPr="00111577" w:rsidRDefault="00452B66" w:rsidP="00F64D17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11577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D11CCBB" w14:textId="77777777" w:rsidR="00452B66" w:rsidRPr="00111577" w:rsidRDefault="00452B66" w:rsidP="00F64D17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11577" w:rsidRPr="00111577" w14:paraId="1A9D8A44" w14:textId="77777777" w:rsidTr="00F64D17">
        <w:tc>
          <w:tcPr>
            <w:tcW w:w="2801" w:type="dxa"/>
            <w:vAlign w:val="center"/>
          </w:tcPr>
          <w:p w14:paraId="324008CC" w14:textId="77777777" w:rsidR="00452B66" w:rsidRPr="00111577" w:rsidRDefault="00452B66" w:rsidP="00F64D17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11577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5D9E3D2B" w14:textId="77777777" w:rsidR="00452B66" w:rsidRPr="00111577" w:rsidRDefault="00452B66" w:rsidP="00F64D17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11577" w:rsidRPr="00111577" w14:paraId="233DDCE9" w14:textId="77777777" w:rsidTr="00F64D17">
        <w:tc>
          <w:tcPr>
            <w:tcW w:w="2801" w:type="dxa"/>
            <w:vAlign w:val="center"/>
          </w:tcPr>
          <w:p w14:paraId="28CE1EE8" w14:textId="77777777" w:rsidR="00452B66" w:rsidRPr="00111577" w:rsidRDefault="00452B66" w:rsidP="00F64D17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11577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068479B6" w14:textId="77777777" w:rsidR="00452B66" w:rsidRPr="00111577" w:rsidRDefault="00452B66" w:rsidP="00F64D17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111577" w:rsidRPr="00111577" w14:paraId="25B7B4B8" w14:textId="77777777" w:rsidTr="00F64D17">
        <w:tc>
          <w:tcPr>
            <w:tcW w:w="2801" w:type="dxa"/>
            <w:vAlign w:val="center"/>
          </w:tcPr>
          <w:p w14:paraId="1750AD6A" w14:textId="77777777" w:rsidR="00452B66" w:rsidRPr="00111577" w:rsidRDefault="00452B66" w:rsidP="00F64D17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111577">
              <w:rPr>
                <w:rFonts w:ascii="Arial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 oz. njegova vloga na projektu</w:t>
            </w:r>
          </w:p>
        </w:tc>
        <w:tc>
          <w:tcPr>
            <w:tcW w:w="6095" w:type="dxa"/>
            <w:vAlign w:val="center"/>
          </w:tcPr>
          <w:p w14:paraId="0D197C06" w14:textId="77777777" w:rsidR="00452B66" w:rsidRPr="00111577" w:rsidRDefault="00452B66" w:rsidP="00F64D17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139CB5B6" w14:textId="77777777" w:rsidR="00452B66" w:rsidRPr="00111577" w:rsidRDefault="00452B66" w:rsidP="00452B66">
      <w:pPr>
        <w:rPr>
          <w:rFonts w:eastAsia="MS ??"/>
        </w:rPr>
      </w:pPr>
    </w:p>
    <w:p w14:paraId="7DF3C9CD" w14:textId="77777777" w:rsidR="00452B66" w:rsidRPr="00111577" w:rsidRDefault="00452B66" w:rsidP="00452B66">
      <w:pPr>
        <w:rPr>
          <w:rFonts w:eastAsia="MS ??"/>
        </w:rPr>
      </w:pPr>
    </w:p>
    <w:p w14:paraId="0C91B0A4" w14:textId="77777777" w:rsidR="00452B66" w:rsidRPr="00111577" w:rsidRDefault="00452B66" w:rsidP="00452B66">
      <w:pPr>
        <w:rPr>
          <w:rFonts w:eastAsia="MS ??"/>
        </w:rPr>
      </w:pPr>
    </w:p>
    <w:p w14:paraId="4C323E19" w14:textId="77777777" w:rsidR="00452B66" w:rsidRPr="00111577" w:rsidRDefault="00452B66" w:rsidP="00452B66">
      <w:pPr>
        <w:rPr>
          <w:rFonts w:eastAsia="MS ??"/>
        </w:rPr>
      </w:pPr>
    </w:p>
    <w:p w14:paraId="3E85199A" w14:textId="77777777" w:rsidR="00452B66" w:rsidRPr="00111577" w:rsidRDefault="00452B66" w:rsidP="00452B66">
      <w:pPr>
        <w:rPr>
          <w:rFonts w:eastAsia="MS ??"/>
        </w:rPr>
      </w:pPr>
    </w:p>
    <w:p w14:paraId="1333FE97" w14:textId="77777777" w:rsidR="00452B66" w:rsidRPr="00111577" w:rsidRDefault="00452B66" w:rsidP="00452B66">
      <w:pPr>
        <w:rPr>
          <w:rFonts w:eastAsia="MS ??"/>
        </w:rPr>
      </w:pPr>
    </w:p>
    <w:p w14:paraId="4CBAB1EF" w14:textId="77777777" w:rsidR="00452B66" w:rsidRPr="00111577" w:rsidRDefault="00452B66" w:rsidP="00452B66">
      <w:pPr>
        <w:rPr>
          <w:rFonts w:eastAsia="MS ??"/>
        </w:rPr>
      </w:pPr>
      <w:r w:rsidRPr="00111577">
        <w:rPr>
          <w:rFonts w:eastAsia="MS ??"/>
        </w:rPr>
        <w:t>Kraj, datum: __________________</w:t>
      </w:r>
    </w:p>
    <w:p w14:paraId="3148F7D0" w14:textId="77777777" w:rsidR="00452B66" w:rsidRPr="00111577" w:rsidRDefault="00452B66" w:rsidP="00452B66">
      <w:pPr>
        <w:rPr>
          <w:rFonts w:eastAsia="MS ??"/>
        </w:rPr>
      </w:pPr>
    </w:p>
    <w:p w14:paraId="5757C62B" w14:textId="77777777" w:rsidR="00452B66" w:rsidRPr="00111577" w:rsidRDefault="00452B66" w:rsidP="00452B66">
      <w:pPr>
        <w:rPr>
          <w:rFonts w:eastAsia="MS ??"/>
        </w:rPr>
      </w:pP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  <w:t xml:space="preserve">                                                                        Podpis*:</w:t>
      </w:r>
    </w:p>
    <w:p w14:paraId="5D5A5721" w14:textId="77777777" w:rsidR="00452B66" w:rsidRPr="00111577" w:rsidRDefault="00452B66" w:rsidP="00452B66">
      <w:pPr>
        <w:rPr>
          <w:rFonts w:eastAsia="MS ??"/>
        </w:rPr>
      </w:pPr>
    </w:p>
    <w:p w14:paraId="6DCD8253" w14:textId="77777777" w:rsidR="00452B66" w:rsidRPr="00111577" w:rsidRDefault="00452B66" w:rsidP="00452B66">
      <w:pPr>
        <w:rPr>
          <w:rFonts w:eastAsia="MS ??"/>
        </w:rPr>
      </w:pPr>
    </w:p>
    <w:p w14:paraId="000D953B" w14:textId="77777777" w:rsidR="00452B66" w:rsidRPr="00111577" w:rsidRDefault="00452B66" w:rsidP="00452B66">
      <w:pPr>
        <w:rPr>
          <w:rFonts w:eastAsia="MS ??"/>
        </w:rPr>
      </w:pP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  <w:t xml:space="preserve">                                                          ____________________</w:t>
      </w:r>
    </w:p>
    <w:p w14:paraId="24229B47" w14:textId="77777777" w:rsidR="00452B66" w:rsidRPr="00111577" w:rsidRDefault="00452B66" w:rsidP="00452B66">
      <w:pPr>
        <w:rPr>
          <w:rFonts w:eastAsia="MS ??"/>
        </w:rPr>
      </w:pP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</w:r>
      <w:r w:rsidRPr="00111577">
        <w:rPr>
          <w:rFonts w:eastAsia="MS ??"/>
        </w:rPr>
        <w:tab/>
        <w:t xml:space="preserve">                                                   (* Obrazec je lahko elektronsko </w:t>
      </w:r>
    </w:p>
    <w:p w14:paraId="5EABB807" w14:textId="77777777" w:rsidR="00452B66" w:rsidRPr="00111577" w:rsidRDefault="00452B66" w:rsidP="00452B66">
      <w:pPr>
        <w:ind w:left="4248" w:firstLine="708"/>
        <w:rPr>
          <w:rFonts w:eastAsia="MS ??"/>
        </w:rPr>
      </w:pPr>
      <w:r w:rsidRPr="00111577">
        <w:rPr>
          <w:rFonts w:eastAsia="MS ??"/>
        </w:rPr>
        <w:t xml:space="preserve">              podpisan s strani podizvajalca)</w:t>
      </w:r>
    </w:p>
    <w:p w14:paraId="7CBFC5B9" w14:textId="77777777" w:rsidR="00E26BEE" w:rsidRDefault="00E26BEE" w:rsidP="00452B66">
      <w:pPr>
        <w:jc w:val="both"/>
      </w:pPr>
    </w:p>
    <w:sectPr w:rsidR="00E26BEE" w:rsidSect="006B59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91" w:right="1247" w:bottom="425" w:left="1247" w:header="709" w:footer="1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09879" w14:textId="77777777" w:rsidR="00782FC5" w:rsidRDefault="00782FC5">
      <w:r>
        <w:separator/>
      </w:r>
    </w:p>
  </w:endnote>
  <w:endnote w:type="continuationSeparator" w:id="0">
    <w:p w14:paraId="1D79AC7B" w14:textId="77777777" w:rsidR="00782FC5" w:rsidRDefault="0078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66869" w14:textId="77777777" w:rsidR="00EB17C1" w:rsidRDefault="00EB17C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54EA6" w14:textId="77777777" w:rsidR="00EB17C1" w:rsidRDefault="00EB17C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4BE9" w14:textId="77777777" w:rsidR="006B2022" w:rsidRDefault="006B2022" w:rsidP="0084453F">
    <w:pPr>
      <w:pStyle w:val="Noga"/>
      <w:pBdr>
        <w:top w:val="single" w:sz="4" w:space="1" w:color="auto"/>
      </w:pBdr>
      <w:jc w:val="center"/>
      <w:rPr>
        <w:sz w:val="16"/>
        <w:szCs w:val="16"/>
      </w:rPr>
    </w:pPr>
  </w:p>
  <w:p w14:paraId="5275F9FC" w14:textId="77777777" w:rsidR="00707E9A" w:rsidRPr="00707E9A" w:rsidRDefault="00707E9A">
    <w:pPr>
      <w:pStyle w:val="Noga"/>
      <w:rPr>
        <w:rFonts w:ascii="Arial Black" w:hAnsi="Arial Blac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02D2D" w14:textId="77777777" w:rsidR="00782FC5" w:rsidRDefault="00782FC5">
      <w:r>
        <w:separator/>
      </w:r>
    </w:p>
  </w:footnote>
  <w:footnote w:type="continuationSeparator" w:id="0">
    <w:p w14:paraId="47967747" w14:textId="77777777" w:rsidR="00782FC5" w:rsidRDefault="0078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8E208" w14:textId="77777777" w:rsidR="00EB17C1" w:rsidRDefault="00EB17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88B0" w14:textId="77777777" w:rsidR="00EB17C1" w:rsidRDefault="00EB17C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427C5" w14:textId="77777777" w:rsidR="00EB17C1" w:rsidRDefault="00EB17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67C"/>
    <w:multiLevelType w:val="hybridMultilevel"/>
    <w:tmpl w:val="4612B820"/>
    <w:lvl w:ilvl="0" w:tplc="FD8818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54BD8"/>
    <w:multiLevelType w:val="hybridMultilevel"/>
    <w:tmpl w:val="9BB869D4"/>
    <w:lvl w:ilvl="0" w:tplc="82846FF6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0104"/>
    <w:multiLevelType w:val="hybridMultilevel"/>
    <w:tmpl w:val="2F1A80B4"/>
    <w:lvl w:ilvl="0" w:tplc="171AC564">
      <w:start w:val="12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01F83"/>
    <w:multiLevelType w:val="multilevel"/>
    <w:tmpl w:val="04240029"/>
    <w:lvl w:ilvl="0">
      <w:start w:val="1"/>
      <w:numFmt w:val="decimal"/>
      <w:pStyle w:val="Naslov1"/>
      <w:suff w:val="space"/>
      <w:lvlText w:val="%1. poglavje"/>
      <w:lvlJc w:val="left"/>
    </w:lvl>
    <w:lvl w:ilvl="1">
      <w:start w:val="1"/>
      <w:numFmt w:val="none"/>
      <w:pStyle w:val="Naslov2"/>
      <w:suff w:val="nothing"/>
      <w:lvlText w:val=""/>
      <w:lvlJc w:val="left"/>
    </w:lvl>
    <w:lvl w:ilvl="2">
      <w:start w:val="1"/>
      <w:numFmt w:val="none"/>
      <w:pStyle w:val="Naslov3"/>
      <w:suff w:val="nothing"/>
      <w:lvlText w:val=""/>
      <w:lvlJc w:val="left"/>
    </w:lvl>
    <w:lvl w:ilvl="3">
      <w:start w:val="1"/>
      <w:numFmt w:val="none"/>
      <w:pStyle w:val="Naslov4"/>
      <w:suff w:val="nothing"/>
      <w:lvlText w:val=""/>
      <w:lvlJc w:val="left"/>
    </w:lvl>
    <w:lvl w:ilvl="4">
      <w:start w:val="1"/>
      <w:numFmt w:val="none"/>
      <w:pStyle w:val="Naslov5"/>
      <w:suff w:val="nothing"/>
      <w:lvlText w:val=""/>
      <w:lvlJc w:val="left"/>
    </w:lvl>
    <w:lvl w:ilvl="5">
      <w:start w:val="1"/>
      <w:numFmt w:val="none"/>
      <w:pStyle w:val="Naslov6"/>
      <w:suff w:val="nothing"/>
      <w:lvlText w:val=""/>
      <w:lvlJc w:val="left"/>
    </w:lvl>
    <w:lvl w:ilvl="6">
      <w:start w:val="1"/>
      <w:numFmt w:val="none"/>
      <w:pStyle w:val="Naslov7"/>
      <w:suff w:val="nothing"/>
      <w:lvlText w:val=""/>
      <w:lvlJc w:val="left"/>
    </w:lvl>
    <w:lvl w:ilvl="7">
      <w:start w:val="1"/>
      <w:numFmt w:val="none"/>
      <w:pStyle w:val="Naslov8"/>
      <w:suff w:val="nothing"/>
      <w:lvlText w:val=""/>
      <w:lvlJc w:val="left"/>
    </w:lvl>
    <w:lvl w:ilvl="8">
      <w:start w:val="1"/>
      <w:numFmt w:val="none"/>
      <w:pStyle w:val="Naslov9"/>
      <w:suff w:val="nothing"/>
      <w:lvlText w:val=""/>
      <w:lvlJc w:val="left"/>
    </w:lvl>
  </w:abstractNum>
  <w:abstractNum w:abstractNumId="4" w15:restartNumberingAfterBreak="0">
    <w:nsid w:val="22C474D9"/>
    <w:multiLevelType w:val="multilevel"/>
    <w:tmpl w:val="8220A352"/>
    <w:name w:val="333"/>
    <w:lvl w:ilvl="0">
      <w:start w:val="1"/>
      <w:numFmt w:val="decimal"/>
      <w:pStyle w:val="Golobesedilo"/>
      <w:isLgl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255E02"/>
    <w:multiLevelType w:val="hybridMultilevel"/>
    <w:tmpl w:val="DC485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663E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95522"/>
    <w:multiLevelType w:val="hybridMultilevel"/>
    <w:tmpl w:val="382C5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060C9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06F76"/>
    <w:multiLevelType w:val="hybridMultilevel"/>
    <w:tmpl w:val="A6D49A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C7CD2"/>
    <w:multiLevelType w:val="hybridMultilevel"/>
    <w:tmpl w:val="A950D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552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DD5"/>
    <w:rsid w:val="000021A6"/>
    <w:rsid w:val="00003AC6"/>
    <w:rsid w:val="00004F3D"/>
    <w:rsid w:val="000079C1"/>
    <w:rsid w:val="000079DA"/>
    <w:rsid w:val="00010D30"/>
    <w:rsid w:val="0001410C"/>
    <w:rsid w:val="0001598C"/>
    <w:rsid w:val="00016E5C"/>
    <w:rsid w:val="000224A2"/>
    <w:rsid w:val="000232AC"/>
    <w:rsid w:val="0003556E"/>
    <w:rsid w:val="00040829"/>
    <w:rsid w:val="000470CC"/>
    <w:rsid w:val="000507DF"/>
    <w:rsid w:val="000546FE"/>
    <w:rsid w:val="00054D4A"/>
    <w:rsid w:val="000629B6"/>
    <w:rsid w:val="00066C29"/>
    <w:rsid w:val="00072FEF"/>
    <w:rsid w:val="00074C4C"/>
    <w:rsid w:val="00083AB6"/>
    <w:rsid w:val="00085729"/>
    <w:rsid w:val="00085C92"/>
    <w:rsid w:val="00087174"/>
    <w:rsid w:val="000876F3"/>
    <w:rsid w:val="00095C51"/>
    <w:rsid w:val="00096144"/>
    <w:rsid w:val="000A29F3"/>
    <w:rsid w:val="000B0BDC"/>
    <w:rsid w:val="000B4EB9"/>
    <w:rsid w:val="000B6646"/>
    <w:rsid w:val="000C3497"/>
    <w:rsid w:val="000C7982"/>
    <w:rsid w:val="000D07AE"/>
    <w:rsid w:val="000D278D"/>
    <w:rsid w:val="000D4A01"/>
    <w:rsid w:val="000E1E1D"/>
    <w:rsid w:val="000E5909"/>
    <w:rsid w:val="000F0E12"/>
    <w:rsid w:val="000F1D70"/>
    <w:rsid w:val="000F7DD5"/>
    <w:rsid w:val="00101E8B"/>
    <w:rsid w:val="00104713"/>
    <w:rsid w:val="00111577"/>
    <w:rsid w:val="00113AF7"/>
    <w:rsid w:val="00117DAA"/>
    <w:rsid w:val="00121794"/>
    <w:rsid w:val="001273EE"/>
    <w:rsid w:val="00127560"/>
    <w:rsid w:val="0013305A"/>
    <w:rsid w:val="00140C0C"/>
    <w:rsid w:val="00140D3A"/>
    <w:rsid w:val="00143663"/>
    <w:rsid w:val="0015049E"/>
    <w:rsid w:val="00154454"/>
    <w:rsid w:val="00156FDC"/>
    <w:rsid w:val="0015713C"/>
    <w:rsid w:val="00160E8A"/>
    <w:rsid w:val="00164C5D"/>
    <w:rsid w:val="0017100B"/>
    <w:rsid w:val="00171C17"/>
    <w:rsid w:val="00172D63"/>
    <w:rsid w:val="0017567E"/>
    <w:rsid w:val="00186742"/>
    <w:rsid w:val="0018783A"/>
    <w:rsid w:val="0019093A"/>
    <w:rsid w:val="00190AB4"/>
    <w:rsid w:val="00191BCF"/>
    <w:rsid w:val="00192F4E"/>
    <w:rsid w:val="00193BC7"/>
    <w:rsid w:val="001A30BD"/>
    <w:rsid w:val="001C0E9C"/>
    <w:rsid w:val="001C1AAE"/>
    <w:rsid w:val="001C5281"/>
    <w:rsid w:val="001D51E8"/>
    <w:rsid w:val="001D77E3"/>
    <w:rsid w:val="001E2623"/>
    <w:rsid w:val="001F306E"/>
    <w:rsid w:val="001F31D5"/>
    <w:rsid w:val="001F4ACA"/>
    <w:rsid w:val="001F6B00"/>
    <w:rsid w:val="00203A0C"/>
    <w:rsid w:val="002055F5"/>
    <w:rsid w:val="002067FC"/>
    <w:rsid w:val="00213683"/>
    <w:rsid w:val="0022037D"/>
    <w:rsid w:val="00222736"/>
    <w:rsid w:val="00223AC0"/>
    <w:rsid w:val="00230A4E"/>
    <w:rsid w:val="00232D62"/>
    <w:rsid w:val="002406D6"/>
    <w:rsid w:val="002422A9"/>
    <w:rsid w:val="00253970"/>
    <w:rsid w:val="00253E17"/>
    <w:rsid w:val="002608A5"/>
    <w:rsid w:val="00263C00"/>
    <w:rsid w:val="0027006A"/>
    <w:rsid w:val="00272100"/>
    <w:rsid w:val="00273425"/>
    <w:rsid w:val="00273946"/>
    <w:rsid w:val="002802EF"/>
    <w:rsid w:val="00280B71"/>
    <w:rsid w:val="00280BD9"/>
    <w:rsid w:val="002846AC"/>
    <w:rsid w:val="002911CA"/>
    <w:rsid w:val="00291413"/>
    <w:rsid w:val="00293156"/>
    <w:rsid w:val="002A6928"/>
    <w:rsid w:val="002A6E2F"/>
    <w:rsid w:val="002A7A83"/>
    <w:rsid w:val="002A7C95"/>
    <w:rsid w:val="002B2BC8"/>
    <w:rsid w:val="002B6213"/>
    <w:rsid w:val="002C2033"/>
    <w:rsid w:val="002C2E0A"/>
    <w:rsid w:val="002C6856"/>
    <w:rsid w:val="002D194A"/>
    <w:rsid w:val="002D4931"/>
    <w:rsid w:val="002D53AB"/>
    <w:rsid w:val="002E173A"/>
    <w:rsid w:val="002E307E"/>
    <w:rsid w:val="002E3741"/>
    <w:rsid w:val="00320848"/>
    <w:rsid w:val="003277CE"/>
    <w:rsid w:val="0032786F"/>
    <w:rsid w:val="00330E59"/>
    <w:rsid w:val="00337492"/>
    <w:rsid w:val="00345250"/>
    <w:rsid w:val="00347A1F"/>
    <w:rsid w:val="00347B63"/>
    <w:rsid w:val="003509ED"/>
    <w:rsid w:val="00351566"/>
    <w:rsid w:val="00351C22"/>
    <w:rsid w:val="003534B9"/>
    <w:rsid w:val="00360449"/>
    <w:rsid w:val="00367132"/>
    <w:rsid w:val="00372A37"/>
    <w:rsid w:val="00376A80"/>
    <w:rsid w:val="003803BC"/>
    <w:rsid w:val="00380500"/>
    <w:rsid w:val="0038282E"/>
    <w:rsid w:val="003869C6"/>
    <w:rsid w:val="003A0D99"/>
    <w:rsid w:val="003A2E2C"/>
    <w:rsid w:val="003A4100"/>
    <w:rsid w:val="003A5E94"/>
    <w:rsid w:val="003A6304"/>
    <w:rsid w:val="003B165E"/>
    <w:rsid w:val="003B216E"/>
    <w:rsid w:val="003B2898"/>
    <w:rsid w:val="003B4801"/>
    <w:rsid w:val="003B765E"/>
    <w:rsid w:val="003C578C"/>
    <w:rsid w:val="003C58AB"/>
    <w:rsid w:val="003C59F6"/>
    <w:rsid w:val="003C70BA"/>
    <w:rsid w:val="003E225C"/>
    <w:rsid w:val="003E3341"/>
    <w:rsid w:val="003E3991"/>
    <w:rsid w:val="003F03C2"/>
    <w:rsid w:val="003F1D19"/>
    <w:rsid w:val="003F1E11"/>
    <w:rsid w:val="003F6269"/>
    <w:rsid w:val="003F6292"/>
    <w:rsid w:val="003F73A5"/>
    <w:rsid w:val="004041A1"/>
    <w:rsid w:val="00404640"/>
    <w:rsid w:val="00404B6E"/>
    <w:rsid w:val="00416D95"/>
    <w:rsid w:val="004221B1"/>
    <w:rsid w:val="00422C1D"/>
    <w:rsid w:val="004261B4"/>
    <w:rsid w:val="0042732C"/>
    <w:rsid w:val="004317CE"/>
    <w:rsid w:val="004412C8"/>
    <w:rsid w:val="00445289"/>
    <w:rsid w:val="00445C24"/>
    <w:rsid w:val="004505C8"/>
    <w:rsid w:val="00451B78"/>
    <w:rsid w:val="00452B66"/>
    <w:rsid w:val="00457425"/>
    <w:rsid w:val="004612F0"/>
    <w:rsid w:val="004671D7"/>
    <w:rsid w:val="0047453F"/>
    <w:rsid w:val="00474940"/>
    <w:rsid w:val="00474C8F"/>
    <w:rsid w:val="00475ABB"/>
    <w:rsid w:val="00480084"/>
    <w:rsid w:val="00486EFA"/>
    <w:rsid w:val="00493FDE"/>
    <w:rsid w:val="0049648C"/>
    <w:rsid w:val="004A09BF"/>
    <w:rsid w:val="004A114E"/>
    <w:rsid w:val="004A199A"/>
    <w:rsid w:val="004A1C7F"/>
    <w:rsid w:val="004A3DD6"/>
    <w:rsid w:val="004A747A"/>
    <w:rsid w:val="004B6697"/>
    <w:rsid w:val="004B6E36"/>
    <w:rsid w:val="004B75AA"/>
    <w:rsid w:val="004C4086"/>
    <w:rsid w:val="004D3705"/>
    <w:rsid w:val="004D3823"/>
    <w:rsid w:val="004D7B44"/>
    <w:rsid w:val="004E1264"/>
    <w:rsid w:val="004E46E0"/>
    <w:rsid w:val="00500655"/>
    <w:rsid w:val="005046E2"/>
    <w:rsid w:val="00505212"/>
    <w:rsid w:val="00507C68"/>
    <w:rsid w:val="005131BE"/>
    <w:rsid w:val="0052380B"/>
    <w:rsid w:val="0052478C"/>
    <w:rsid w:val="00531F49"/>
    <w:rsid w:val="00536843"/>
    <w:rsid w:val="0054313E"/>
    <w:rsid w:val="00546AAE"/>
    <w:rsid w:val="00556D33"/>
    <w:rsid w:val="0057163B"/>
    <w:rsid w:val="005719A3"/>
    <w:rsid w:val="0058201D"/>
    <w:rsid w:val="00595CD8"/>
    <w:rsid w:val="00596466"/>
    <w:rsid w:val="00597EF9"/>
    <w:rsid w:val="005A3EE7"/>
    <w:rsid w:val="005A7125"/>
    <w:rsid w:val="005B0B78"/>
    <w:rsid w:val="005B5734"/>
    <w:rsid w:val="005B7F1F"/>
    <w:rsid w:val="005C5789"/>
    <w:rsid w:val="005D0457"/>
    <w:rsid w:val="005D551B"/>
    <w:rsid w:val="005D7215"/>
    <w:rsid w:val="005D7EDE"/>
    <w:rsid w:val="005E2414"/>
    <w:rsid w:val="005E655D"/>
    <w:rsid w:val="005F3FD4"/>
    <w:rsid w:val="005F52C5"/>
    <w:rsid w:val="005F5CBB"/>
    <w:rsid w:val="00601F0E"/>
    <w:rsid w:val="00602860"/>
    <w:rsid w:val="006060C7"/>
    <w:rsid w:val="0061609D"/>
    <w:rsid w:val="006174DF"/>
    <w:rsid w:val="00624701"/>
    <w:rsid w:val="00624812"/>
    <w:rsid w:val="006328B1"/>
    <w:rsid w:val="00633656"/>
    <w:rsid w:val="00637F5C"/>
    <w:rsid w:val="006413FF"/>
    <w:rsid w:val="006434D9"/>
    <w:rsid w:val="006443AE"/>
    <w:rsid w:val="006448EF"/>
    <w:rsid w:val="0065136B"/>
    <w:rsid w:val="00651F0C"/>
    <w:rsid w:val="00656465"/>
    <w:rsid w:val="00662730"/>
    <w:rsid w:val="00664005"/>
    <w:rsid w:val="00666FF3"/>
    <w:rsid w:val="0067705A"/>
    <w:rsid w:val="00681940"/>
    <w:rsid w:val="00683DD2"/>
    <w:rsid w:val="0068603F"/>
    <w:rsid w:val="006940D9"/>
    <w:rsid w:val="006958C8"/>
    <w:rsid w:val="006A37F0"/>
    <w:rsid w:val="006A3D21"/>
    <w:rsid w:val="006B2022"/>
    <w:rsid w:val="006B59CB"/>
    <w:rsid w:val="006B63D3"/>
    <w:rsid w:val="006D0016"/>
    <w:rsid w:val="006D2935"/>
    <w:rsid w:val="006D30D9"/>
    <w:rsid w:val="006D3A0E"/>
    <w:rsid w:val="006D46CA"/>
    <w:rsid w:val="006D5AD2"/>
    <w:rsid w:val="006E2B25"/>
    <w:rsid w:val="006E4EFA"/>
    <w:rsid w:val="006E7ADF"/>
    <w:rsid w:val="006F100C"/>
    <w:rsid w:val="006F1C4E"/>
    <w:rsid w:val="006F348A"/>
    <w:rsid w:val="006F49DE"/>
    <w:rsid w:val="00700790"/>
    <w:rsid w:val="00705118"/>
    <w:rsid w:val="00707E9A"/>
    <w:rsid w:val="00717D25"/>
    <w:rsid w:val="0072117F"/>
    <w:rsid w:val="00721D31"/>
    <w:rsid w:val="00731177"/>
    <w:rsid w:val="007312D2"/>
    <w:rsid w:val="007319CF"/>
    <w:rsid w:val="007335D0"/>
    <w:rsid w:val="0073797E"/>
    <w:rsid w:val="00744BF9"/>
    <w:rsid w:val="007458A7"/>
    <w:rsid w:val="007509FF"/>
    <w:rsid w:val="00750ED4"/>
    <w:rsid w:val="00752A77"/>
    <w:rsid w:val="007621D3"/>
    <w:rsid w:val="00762674"/>
    <w:rsid w:val="007658D6"/>
    <w:rsid w:val="007707E4"/>
    <w:rsid w:val="00771E5F"/>
    <w:rsid w:val="00782FC5"/>
    <w:rsid w:val="00786ABA"/>
    <w:rsid w:val="00786F12"/>
    <w:rsid w:val="007923A1"/>
    <w:rsid w:val="007972F0"/>
    <w:rsid w:val="007A183D"/>
    <w:rsid w:val="007B0ABC"/>
    <w:rsid w:val="007B2A4C"/>
    <w:rsid w:val="007B4B4F"/>
    <w:rsid w:val="007B6123"/>
    <w:rsid w:val="007B7B1A"/>
    <w:rsid w:val="007B7C85"/>
    <w:rsid w:val="007C078E"/>
    <w:rsid w:val="007C682F"/>
    <w:rsid w:val="007D15DB"/>
    <w:rsid w:val="007D1BB0"/>
    <w:rsid w:val="007D2200"/>
    <w:rsid w:val="007D7C02"/>
    <w:rsid w:val="007E09F9"/>
    <w:rsid w:val="007E127F"/>
    <w:rsid w:val="007E2524"/>
    <w:rsid w:val="007E66A7"/>
    <w:rsid w:val="007F3C63"/>
    <w:rsid w:val="007F3EAB"/>
    <w:rsid w:val="007F561C"/>
    <w:rsid w:val="0080212B"/>
    <w:rsid w:val="00803BA9"/>
    <w:rsid w:val="0080560C"/>
    <w:rsid w:val="00805913"/>
    <w:rsid w:val="00817EF0"/>
    <w:rsid w:val="00820CF3"/>
    <w:rsid w:val="00837AB0"/>
    <w:rsid w:val="00837D6B"/>
    <w:rsid w:val="00837DC1"/>
    <w:rsid w:val="00840407"/>
    <w:rsid w:val="0084445D"/>
    <w:rsid w:val="0084453F"/>
    <w:rsid w:val="0084522A"/>
    <w:rsid w:val="00854901"/>
    <w:rsid w:val="00856A4A"/>
    <w:rsid w:val="00863AEF"/>
    <w:rsid w:val="00865D80"/>
    <w:rsid w:val="00867EE4"/>
    <w:rsid w:val="00870374"/>
    <w:rsid w:val="0087038C"/>
    <w:rsid w:val="008726EE"/>
    <w:rsid w:val="00872D0F"/>
    <w:rsid w:val="00875B70"/>
    <w:rsid w:val="00880828"/>
    <w:rsid w:val="008834E8"/>
    <w:rsid w:val="00895C19"/>
    <w:rsid w:val="008A234B"/>
    <w:rsid w:val="008B0087"/>
    <w:rsid w:val="008B1624"/>
    <w:rsid w:val="008B289E"/>
    <w:rsid w:val="008B4795"/>
    <w:rsid w:val="008B6AEF"/>
    <w:rsid w:val="008C5E97"/>
    <w:rsid w:val="008C6A99"/>
    <w:rsid w:val="008D0C53"/>
    <w:rsid w:val="008D217F"/>
    <w:rsid w:val="008D294D"/>
    <w:rsid w:val="008D5F81"/>
    <w:rsid w:val="008E0DC9"/>
    <w:rsid w:val="008E363C"/>
    <w:rsid w:val="008E3EA4"/>
    <w:rsid w:val="008E4B24"/>
    <w:rsid w:val="008E7EF8"/>
    <w:rsid w:val="008F0DC2"/>
    <w:rsid w:val="008F10AD"/>
    <w:rsid w:val="008F1A62"/>
    <w:rsid w:val="008F6AF1"/>
    <w:rsid w:val="00900FB8"/>
    <w:rsid w:val="0090538C"/>
    <w:rsid w:val="00906051"/>
    <w:rsid w:val="0091315C"/>
    <w:rsid w:val="00916171"/>
    <w:rsid w:val="0091638C"/>
    <w:rsid w:val="00924442"/>
    <w:rsid w:val="00926C80"/>
    <w:rsid w:val="00931DBE"/>
    <w:rsid w:val="00933A0D"/>
    <w:rsid w:val="00935DE8"/>
    <w:rsid w:val="00941EF3"/>
    <w:rsid w:val="00946105"/>
    <w:rsid w:val="00946BD2"/>
    <w:rsid w:val="00954E42"/>
    <w:rsid w:val="00956D28"/>
    <w:rsid w:val="009611AE"/>
    <w:rsid w:val="00962274"/>
    <w:rsid w:val="00963C6A"/>
    <w:rsid w:val="00965529"/>
    <w:rsid w:val="00972F82"/>
    <w:rsid w:val="009805C5"/>
    <w:rsid w:val="0098691E"/>
    <w:rsid w:val="00986C61"/>
    <w:rsid w:val="00991F06"/>
    <w:rsid w:val="009963E5"/>
    <w:rsid w:val="009A1EEA"/>
    <w:rsid w:val="009A2287"/>
    <w:rsid w:val="009A5E33"/>
    <w:rsid w:val="009C132A"/>
    <w:rsid w:val="009C26F3"/>
    <w:rsid w:val="009C2DB6"/>
    <w:rsid w:val="009C7861"/>
    <w:rsid w:val="009D038A"/>
    <w:rsid w:val="009D1C94"/>
    <w:rsid w:val="009D31EA"/>
    <w:rsid w:val="009D6437"/>
    <w:rsid w:val="009D6669"/>
    <w:rsid w:val="009E35AF"/>
    <w:rsid w:val="009E62C8"/>
    <w:rsid w:val="009F3FCC"/>
    <w:rsid w:val="00A05D43"/>
    <w:rsid w:val="00A15EFB"/>
    <w:rsid w:val="00A213EF"/>
    <w:rsid w:val="00A23EDD"/>
    <w:rsid w:val="00A300FB"/>
    <w:rsid w:val="00A3193B"/>
    <w:rsid w:val="00A325AE"/>
    <w:rsid w:val="00A36776"/>
    <w:rsid w:val="00A3799E"/>
    <w:rsid w:val="00A46EDB"/>
    <w:rsid w:val="00A55A76"/>
    <w:rsid w:val="00A61077"/>
    <w:rsid w:val="00A6429E"/>
    <w:rsid w:val="00A646BD"/>
    <w:rsid w:val="00A650C2"/>
    <w:rsid w:val="00A65CF8"/>
    <w:rsid w:val="00A65E9C"/>
    <w:rsid w:val="00A70542"/>
    <w:rsid w:val="00A735DA"/>
    <w:rsid w:val="00A7581F"/>
    <w:rsid w:val="00A857B4"/>
    <w:rsid w:val="00A86ED6"/>
    <w:rsid w:val="00A87AB6"/>
    <w:rsid w:val="00AB13BA"/>
    <w:rsid w:val="00AB1A86"/>
    <w:rsid w:val="00AB257C"/>
    <w:rsid w:val="00AB55E1"/>
    <w:rsid w:val="00AC46EF"/>
    <w:rsid w:val="00AC5D78"/>
    <w:rsid w:val="00AC5DB1"/>
    <w:rsid w:val="00AD19F0"/>
    <w:rsid w:val="00AD1AD8"/>
    <w:rsid w:val="00AD3269"/>
    <w:rsid w:val="00AD588E"/>
    <w:rsid w:val="00AE2579"/>
    <w:rsid w:val="00AE2E5D"/>
    <w:rsid w:val="00AF0598"/>
    <w:rsid w:val="00AF10E9"/>
    <w:rsid w:val="00B13860"/>
    <w:rsid w:val="00B14F6D"/>
    <w:rsid w:val="00B15098"/>
    <w:rsid w:val="00B22002"/>
    <w:rsid w:val="00B240EA"/>
    <w:rsid w:val="00B2764F"/>
    <w:rsid w:val="00B344B4"/>
    <w:rsid w:val="00B35501"/>
    <w:rsid w:val="00B378E4"/>
    <w:rsid w:val="00B409DB"/>
    <w:rsid w:val="00B44BD0"/>
    <w:rsid w:val="00B51B31"/>
    <w:rsid w:val="00B55E66"/>
    <w:rsid w:val="00B61094"/>
    <w:rsid w:val="00B70E4D"/>
    <w:rsid w:val="00B725B4"/>
    <w:rsid w:val="00B775D4"/>
    <w:rsid w:val="00B77D09"/>
    <w:rsid w:val="00B80B9A"/>
    <w:rsid w:val="00B83CF9"/>
    <w:rsid w:val="00B85E47"/>
    <w:rsid w:val="00B86197"/>
    <w:rsid w:val="00B87640"/>
    <w:rsid w:val="00B95095"/>
    <w:rsid w:val="00BA1B97"/>
    <w:rsid w:val="00BA41F1"/>
    <w:rsid w:val="00BB0BC9"/>
    <w:rsid w:val="00BB22B0"/>
    <w:rsid w:val="00BB4E32"/>
    <w:rsid w:val="00BB704D"/>
    <w:rsid w:val="00BC1752"/>
    <w:rsid w:val="00BC7FB2"/>
    <w:rsid w:val="00BD2E06"/>
    <w:rsid w:val="00BD6D64"/>
    <w:rsid w:val="00BE00EE"/>
    <w:rsid w:val="00BE17D6"/>
    <w:rsid w:val="00BE322B"/>
    <w:rsid w:val="00BF527B"/>
    <w:rsid w:val="00C03662"/>
    <w:rsid w:val="00C0792E"/>
    <w:rsid w:val="00C10B8E"/>
    <w:rsid w:val="00C12A13"/>
    <w:rsid w:val="00C13819"/>
    <w:rsid w:val="00C1417A"/>
    <w:rsid w:val="00C157DF"/>
    <w:rsid w:val="00C1612D"/>
    <w:rsid w:val="00C16FBE"/>
    <w:rsid w:val="00C17711"/>
    <w:rsid w:val="00C2126F"/>
    <w:rsid w:val="00C22976"/>
    <w:rsid w:val="00C234A3"/>
    <w:rsid w:val="00C24F57"/>
    <w:rsid w:val="00C259B8"/>
    <w:rsid w:val="00C26542"/>
    <w:rsid w:val="00C26AD8"/>
    <w:rsid w:val="00C327CE"/>
    <w:rsid w:val="00C339D9"/>
    <w:rsid w:val="00C33D3A"/>
    <w:rsid w:val="00C37A43"/>
    <w:rsid w:val="00C4222A"/>
    <w:rsid w:val="00C444FF"/>
    <w:rsid w:val="00C458DB"/>
    <w:rsid w:val="00C53477"/>
    <w:rsid w:val="00C55885"/>
    <w:rsid w:val="00C565FD"/>
    <w:rsid w:val="00C66398"/>
    <w:rsid w:val="00C72780"/>
    <w:rsid w:val="00C73FE8"/>
    <w:rsid w:val="00C74A3A"/>
    <w:rsid w:val="00C750ED"/>
    <w:rsid w:val="00C75B84"/>
    <w:rsid w:val="00C83E47"/>
    <w:rsid w:val="00C87C7E"/>
    <w:rsid w:val="00C96A8E"/>
    <w:rsid w:val="00CA0020"/>
    <w:rsid w:val="00CA3C35"/>
    <w:rsid w:val="00CA487E"/>
    <w:rsid w:val="00CC2E75"/>
    <w:rsid w:val="00CC6327"/>
    <w:rsid w:val="00CD4D2D"/>
    <w:rsid w:val="00CD4F75"/>
    <w:rsid w:val="00CD5AD4"/>
    <w:rsid w:val="00CE05A6"/>
    <w:rsid w:val="00CE46B5"/>
    <w:rsid w:val="00CE695D"/>
    <w:rsid w:val="00CF18CD"/>
    <w:rsid w:val="00CF1C15"/>
    <w:rsid w:val="00CF2CB9"/>
    <w:rsid w:val="00CF3398"/>
    <w:rsid w:val="00CF3FE2"/>
    <w:rsid w:val="00CF533C"/>
    <w:rsid w:val="00D04949"/>
    <w:rsid w:val="00D04B91"/>
    <w:rsid w:val="00D04D75"/>
    <w:rsid w:val="00D11131"/>
    <w:rsid w:val="00D11720"/>
    <w:rsid w:val="00D15831"/>
    <w:rsid w:val="00D223BC"/>
    <w:rsid w:val="00D26D5D"/>
    <w:rsid w:val="00D31EC0"/>
    <w:rsid w:val="00D32D22"/>
    <w:rsid w:val="00D33D85"/>
    <w:rsid w:val="00D35E3B"/>
    <w:rsid w:val="00D44FF5"/>
    <w:rsid w:val="00D50DF8"/>
    <w:rsid w:val="00D56A9B"/>
    <w:rsid w:val="00D60DCB"/>
    <w:rsid w:val="00D60EB4"/>
    <w:rsid w:val="00D61CF2"/>
    <w:rsid w:val="00D662A7"/>
    <w:rsid w:val="00D70991"/>
    <w:rsid w:val="00D7211F"/>
    <w:rsid w:val="00D725C4"/>
    <w:rsid w:val="00D72AAB"/>
    <w:rsid w:val="00D72AC6"/>
    <w:rsid w:val="00D75296"/>
    <w:rsid w:val="00D905E5"/>
    <w:rsid w:val="00D90F9F"/>
    <w:rsid w:val="00D92323"/>
    <w:rsid w:val="00D92E8A"/>
    <w:rsid w:val="00D94613"/>
    <w:rsid w:val="00D9799E"/>
    <w:rsid w:val="00DA5100"/>
    <w:rsid w:val="00DB307E"/>
    <w:rsid w:val="00DB5A29"/>
    <w:rsid w:val="00DB5D12"/>
    <w:rsid w:val="00DB694F"/>
    <w:rsid w:val="00DC0911"/>
    <w:rsid w:val="00DC4502"/>
    <w:rsid w:val="00DC60B2"/>
    <w:rsid w:val="00DD271E"/>
    <w:rsid w:val="00DD2B0D"/>
    <w:rsid w:val="00DE4D19"/>
    <w:rsid w:val="00DE5637"/>
    <w:rsid w:val="00DF381A"/>
    <w:rsid w:val="00DF65DA"/>
    <w:rsid w:val="00E004C5"/>
    <w:rsid w:val="00E02E14"/>
    <w:rsid w:val="00E04362"/>
    <w:rsid w:val="00E073DD"/>
    <w:rsid w:val="00E13185"/>
    <w:rsid w:val="00E1450B"/>
    <w:rsid w:val="00E1761B"/>
    <w:rsid w:val="00E2111E"/>
    <w:rsid w:val="00E239F7"/>
    <w:rsid w:val="00E2525B"/>
    <w:rsid w:val="00E26BEE"/>
    <w:rsid w:val="00E271C7"/>
    <w:rsid w:val="00E33CD8"/>
    <w:rsid w:val="00E345D7"/>
    <w:rsid w:val="00E3592B"/>
    <w:rsid w:val="00E40703"/>
    <w:rsid w:val="00E4409A"/>
    <w:rsid w:val="00E468E6"/>
    <w:rsid w:val="00E46C6A"/>
    <w:rsid w:val="00E571E8"/>
    <w:rsid w:val="00E57D90"/>
    <w:rsid w:val="00E60A0C"/>
    <w:rsid w:val="00E60E75"/>
    <w:rsid w:val="00E61848"/>
    <w:rsid w:val="00E62CE9"/>
    <w:rsid w:val="00E6325B"/>
    <w:rsid w:val="00E65A3F"/>
    <w:rsid w:val="00E77724"/>
    <w:rsid w:val="00E804C8"/>
    <w:rsid w:val="00E8336F"/>
    <w:rsid w:val="00E83D0A"/>
    <w:rsid w:val="00E84275"/>
    <w:rsid w:val="00E8551A"/>
    <w:rsid w:val="00E9133A"/>
    <w:rsid w:val="00E91D4C"/>
    <w:rsid w:val="00E9773D"/>
    <w:rsid w:val="00EA1CF1"/>
    <w:rsid w:val="00EA5733"/>
    <w:rsid w:val="00EB17C1"/>
    <w:rsid w:val="00EB341B"/>
    <w:rsid w:val="00EB7736"/>
    <w:rsid w:val="00EC40EC"/>
    <w:rsid w:val="00ED0E52"/>
    <w:rsid w:val="00ED3BE6"/>
    <w:rsid w:val="00ED4B89"/>
    <w:rsid w:val="00ED4E74"/>
    <w:rsid w:val="00ED556D"/>
    <w:rsid w:val="00EE7233"/>
    <w:rsid w:val="00EF04B7"/>
    <w:rsid w:val="00EF1815"/>
    <w:rsid w:val="00EF4246"/>
    <w:rsid w:val="00EF7BFE"/>
    <w:rsid w:val="00EF7FA2"/>
    <w:rsid w:val="00F06389"/>
    <w:rsid w:val="00F20C18"/>
    <w:rsid w:val="00F257FA"/>
    <w:rsid w:val="00F2699F"/>
    <w:rsid w:val="00F310BD"/>
    <w:rsid w:val="00F32654"/>
    <w:rsid w:val="00F3299C"/>
    <w:rsid w:val="00F355F4"/>
    <w:rsid w:val="00F40A3A"/>
    <w:rsid w:val="00F47A65"/>
    <w:rsid w:val="00F6038A"/>
    <w:rsid w:val="00F62F08"/>
    <w:rsid w:val="00F67421"/>
    <w:rsid w:val="00F7062A"/>
    <w:rsid w:val="00F82AC4"/>
    <w:rsid w:val="00F86EF9"/>
    <w:rsid w:val="00F916E9"/>
    <w:rsid w:val="00FA0545"/>
    <w:rsid w:val="00FA7702"/>
    <w:rsid w:val="00FA7A22"/>
    <w:rsid w:val="00FB0637"/>
    <w:rsid w:val="00FB0C9C"/>
    <w:rsid w:val="00FB5561"/>
    <w:rsid w:val="00FC0603"/>
    <w:rsid w:val="00FC26CD"/>
    <w:rsid w:val="00FC2730"/>
    <w:rsid w:val="00FC6AAF"/>
    <w:rsid w:val="00FD1F8C"/>
    <w:rsid w:val="00FD2249"/>
    <w:rsid w:val="00FD4423"/>
    <w:rsid w:val="00FD4551"/>
    <w:rsid w:val="00FE0402"/>
    <w:rsid w:val="00FE26FD"/>
    <w:rsid w:val="00FE4223"/>
    <w:rsid w:val="00FE5B96"/>
    <w:rsid w:val="00FE71E7"/>
    <w:rsid w:val="00FF1D87"/>
    <w:rsid w:val="00FF222B"/>
    <w:rsid w:val="00FF3610"/>
    <w:rsid w:val="00FF3755"/>
    <w:rsid w:val="00FF4989"/>
    <w:rsid w:val="00FF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1F47C"/>
  <w15:docId w15:val="{BF5DE33D-74B3-496E-9F8D-A5DF36B3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2"/>
        <w:szCs w:val="22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outlineLvl w:val="0"/>
    </w:pPr>
    <w:rPr>
      <w:rFonts w:ascii="Arial Black" w:hAnsi="Arial Black"/>
      <w:b/>
      <w:sz w:val="24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2"/>
      </w:numPr>
      <w:spacing w:before="240" w:after="60"/>
      <w:outlineLvl w:val="2"/>
    </w:pPr>
    <w:rPr>
      <w:sz w:val="24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">
    <w:name w:val="Body Text"/>
    <w:basedOn w:val="Navaden"/>
    <w:pPr>
      <w:tabs>
        <w:tab w:val="left" w:pos="360"/>
      </w:tabs>
      <w:jc w:val="both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keepLines/>
      <w:jc w:val="both"/>
      <w:outlineLvl w:val="0"/>
    </w:pPr>
  </w:style>
  <w:style w:type="paragraph" w:styleId="Golobesedilo">
    <w:name w:val="Plain Text"/>
    <w:basedOn w:val="Navaden"/>
    <w:pPr>
      <w:numPr>
        <w:numId w:val="1"/>
      </w:numPr>
    </w:pPr>
    <w:rPr>
      <w:rFonts w:ascii="Courier New" w:hAnsi="Courier New"/>
      <w:sz w:val="20"/>
    </w:rPr>
  </w:style>
  <w:style w:type="paragraph" w:styleId="Telobesedila3">
    <w:name w:val="Body Text 3"/>
    <w:basedOn w:val="Navaden"/>
    <w:pPr>
      <w:keepNext/>
      <w:keepLines/>
      <w:spacing w:line="240" w:lineRule="atLeast"/>
      <w:jc w:val="both"/>
    </w:pPr>
    <w:rPr>
      <w:b/>
    </w:rPr>
  </w:style>
  <w:style w:type="paragraph" w:styleId="Besedilooblaka">
    <w:name w:val="Balloon Text"/>
    <w:basedOn w:val="Navaden"/>
    <w:semiHidden/>
    <w:rsid w:val="00B55E66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707E9A"/>
    <w:rPr>
      <w:rFonts w:ascii="Bookman Old Style" w:hAnsi="Bookman Old Style"/>
      <w:sz w:val="22"/>
    </w:rPr>
  </w:style>
  <w:style w:type="paragraph" w:customStyle="1" w:styleId="3372873BB58A4DED866D2BE34882C06C">
    <w:name w:val="3372873BB58A4DED866D2BE34882C06C"/>
    <w:rsid w:val="0084453F"/>
    <w:pPr>
      <w:spacing w:after="200" w:line="276" w:lineRule="auto"/>
    </w:pPr>
    <w:rPr>
      <w:rFonts w:ascii="Calibri" w:hAnsi="Calibri"/>
    </w:rPr>
  </w:style>
  <w:style w:type="paragraph" w:styleId="Odstavekseznama">
    <w:name w:val="List Paragraph"/>
    <w:basedOn w:val="Navaden"/>
    <w:uiPriority w:val="34"/>
    <w:qFormat/>
    <w:rsid w:val="00E4409A"/>
    <w:pPr>
      <w:ind w:left="720"/>
      <w:contextualSpacing/>
    </w:pPr>
  </w:style>
  <w:style w:type="paragraph" w:customStyle="1" w:styleId="PODNASLOV">
    <w:name w:val="PODNASLOV"/>
    <w:basedOn w:val="Navaden"/>
    <w:qFormat/>
    <w:rsid w:val="00452B66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452B6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tjanar\AppData\Local\Microsoft\Windows\Temporary%20Internet%20Files\Content.Outlook\VDW1Y8RZ\Enotna%20predloga%20OV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E8EDB6-17B1-42AC-8B0B-6B9EB582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Enotna predloga OV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</vt:lpstr>
    </vt:vector>
  </TitlesOfParts>
  <Company>Občina Vodice</Company>
  <LinksUpToDate>false</LinksUpToDate>
  <CharactersWithSpaces>872</CharactersWithSpaces>
  <SharedDoc>false</SharedDoc>
  <HLinks>
    <vt:vector size="12" baseType="variant">
      <vt:variant>
        <vt:i4>5243007</vt:i4>
      </vt:variant>
      <vt:variant>
        <vt:i4>3</vt:i4>
      </vt:variant>
      <vt:variant>
        <vt:i4>0</vt:i4>
      </vt:variant>
      <vt:variant>
        <vt:i4>5</vt:i4>
      </vt:variant>
      <vt:variant>
        <vt:lpwstr>mailto:obcina@vodice.si</vt:lpwstr>
      </vt:variant>
      <vt:variant>
        <vt:lpwstr/>
      </vt:variant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http://www.vodice.si/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</dc:title>
  <dc:creator>Tatjana Resman</dc:creator>
  <cp:lastModifiedBy>HP 2018</cp:lastModifiedBy>
  <cp:revision>7</cp:revision>
  <cp:lastPrinted>2021-07-27T07:16:00Z</cp:lastPrinted>
  <dcterms:created xsi:type="dcterms:W3CDTF">2021-07-09T09:38:00Z</dcterms:created>
  <dcterms:modified xsi:type="dcterms:W3CDTF">2022-01-18T09:48:00Z</dcterms:modified>
</cp:coreProperties>
</file>